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4278" w:rsidRDefault="00884278" w:rsidP="008842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COLYN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884278" w:rsidRDefault="00884278" w:rsidP="008842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84278" w:rsidRDefault="00884278" w:rsidP="008842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84278" w:rsidRDefault="00884278" w:rsidP="008842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Jul.1419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Wye, Kent, into the</w:t>
      </w:r>
    </w:p>
    <w:p w:rsidR="00884278" w:rsidRDefault="00884278" w:rsidP="008842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lands of the late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Orleston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884278" w:rsidRDefault="00884278" w:rsidP="008842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21-181)</w:t>
      </w:r>
    </w:p>
    <w:p w:rsidR="00884278" w:rsidRDefault="00884278" w:rsidP="008842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84278" w:rsidRDefault="00884278" w:rsidP="008842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84278" w:rsidRPr="00F66400" w:rsidRDefault="00884278" w:rsidP="008842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January 2016</w:t>
      </w:r>
    </w:p>
    <w:p w:rsidR="00DD5B8A" w:rsidRPr="00884278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88427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4278" w:rsidRDefault="00884278" w:rsidP="00564E3C">
      <w:pPr>
        <w:spacing w:after="0" w:line="240" w:lineRule="auto"/>
      </w:pPr>
      <w:r>
        <w:separator/>
      </w:r>
    </w:p>
  </w:endnote>
  <w:endnote w:type="continuationSeparator" w:id="0">
    <w:p w:rsidR="00884278" w:rsidRDefault="0088427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84278">
      <w:rPr>
        <w:rFonts w:ascii="Times New Roman" w:hAnsi="Times New Roman" w:cs="Times New Roman"/>
        <w:noProof/>
        <w:sz w:val="24"/>
        <w:szCs w:val="24"/>
      </w:rPr>
      <w:t>7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4278" w:rsidRDefault="00884278" w:rsidP="00564E3C">
      <w:pPr>
        <w:spacing w:after="0" w:line="240" w:lineRule="auto"/>
      </w:pPr>
      <w:r>
        <w:separator/>
      </w:r>
    </w:p>
  </w:footnote>
  <w:footnote w:type="continuationSeparator" w:id="0">
    <w:p w:rsidR="00884278" w:rsidRDefault="0088427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278"/>
    <w:rsid w:val="00372DC6"/>
    <w:rsid w:val="00564E3C"/>
    <w:rsid w:val="0064591D"/>
    <w:rsid w:val="00884278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943EBA"/>
  <w15:chartTrackingRefBased/>
  <w15:docId w15:val="{899545C0-5C5C-47CE-AB78-FFC650186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2016-01-07T20:32:00Z</dcterms:created>
  <dcterms:modified xsi:type="dcterms:W3CDTF">2016-01-07T20:32:00Z</dcterms:modified>
</cp:coreProperties>
</file>